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6991889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D062D6">
        <w:rPr>
          <w:rFonts w:ascii="Arial" w:hAnsi="Arial"/>
          <w:b/>
          <w:sz w:val="28"/>
        </w:rPr>
        <w:t>Kansas Music Traditions</w:t>
      </w:r>
    </w:p>
    <w:p w14:paraId="6F3BE801" w14:textId="77777777" w:rsidR="00B5191C" w:rsidRPr="00DA5F45" w:rsidRDefault="00B5191C" w:rsidP="00B5191C">
      <w:pPr>
        <w:rPr>
          <w:rFonts w:ascii="Arial" w:hAnsi="Arial"/>
          <w:b/>
          <w:sz w:val="22"/>
        </w:rPr>
      </w:pPr>
    </w:p>
    <w:p w14:paraId="68405DB4" w14:textId="4248208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062D6" w:rsidRPr="00D062D6">
        <w:rPr>
          <w:rFonts w:ascii="Arial" w:hAnsi="Arial"/>
          <w:bCs/>
          <w:sz w:val="22"/>
        </w:rPr>
        <w:t>Kansas Music History</w:t>
      </w:r>
      <w:r w:rsidRPr="00DA5F45">
        <w:rPr>
          <w:rFonts w:ascii="Arial" w:hAnsi="Arial"/>
          <w:sz w:val="22"/>
        </w:rPr>
        <w:t>,” a presentation and discussion by</w:t>
      </w:r>
      <w:r w:rsidR="00A942AC">
        <w:rPr>
          <w:rFonts w:ascii="Arial" w:hAnsi="Arial"/>
          <w:sz w:val="22"/>
        </w:rPr>
        <w:t xml:space="preserve"> </w:t>
      </w:r>
      <w:r w:rsidR="00D062D6">
        <w:rPr>
          <w:rFonts w:ascii="Arial" w:hAnsi="Arial"/>
          <w:sz w:val="22"/>
        </w:rPr>
        <w:t>Derrick Doty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F834660" w14:textId="7D14F6D5" w:rsidR="00A942AC" w:rsidRDefault="00D062D6" w:rsidP="00B5191C">
      <w:pPr>
        <w:rPr>
          <w:rFonts w:ascii="Arial" w:hAnsi="Arial"/>
          <w:sz w:val="22"/>
        </w:rPr>
      </w:pPr>
      <w:r w:rsidRPr="00D062D6">
        <w:rPr>
          <w:rFonts w:ascii="Arial" w:hAnsi="Arial"/>
          <w:sz w:val="22"/>
        </w:rPr>
        <w:t xml:space="preserve">What is it like to be a musician from Kansas and what can their music tell us about time and place? Using music and storytelling, this presentation explores informal music traditions, styles, and musicians from Territorial Kansas up through the age of the </w:t>
      </w:r>
      <w:r w:rsidRPr="00D062D6">
        <w:rPr>
          <w:rFonts w:ascii="Arial" w:hAnsi="Arial"/>
          <w:sz w:val="22"/>
        </w:rPr>
        <w:t>radio and</w:t>
      </w:r>
      <w:r w:rsidRPr="00D062D6">
        <w:rPr>
          <w:rFonts w:ascii="Arial" w:hAnsi="Arial"/>
          <w:sz w:val="22"/>
        </w:rPr>
        <w:t xml:space="preserve"> concludes with a demonstration of various instruments and music from early 19th and 20th century Kansas.</w:t>
      </w:r>
    </w:p>
    <w:p w14:paraId="29C080E5" w14:textId="77777777" w:rsidR="00D062D6" w:rsidRPr="00A942AC" w:rsidRDefault="00D062D6" w:rsidP="00B5191C">
      <w:pPr>
        <w:rPr>
          <w:rFonts w:ascii="Arial" w:eastAsia="Cambria" w:hAnsi="Arial" w:cs="Arial"/>
          <w:sz w:val="22"/>
          <w:szCs w:val="32"/>
        </w:rPr>
      </w:pPr>
    </w:p>
    <w:p w14:paraId="483A82E9" w14:textId="08EEA894" w:rsidR="00B5191C" w:rsidRDefault="00D062D6" w:rsidP="00B5191C">
      <w:pPr>
        <w:rPr>
          <w:rFonts w:ascii="Arial" w:hAnsi="Arial"/>
          <w:sz w:val="22"/>
        </w:rPr>
      </w:pPr>
      <w:r w:rsidRPr="00D062D6">
        <w:rPr>
          <w:rFonts w:ascii="Arial" w:eastAsia="Cambria" w:hAnsi="Arial" w:cs="Arial"/>
          <w:sz w:val="22"/>
          <w:szCs w:val="32"/>
        </w:rPr>
        <w:t xml:space="preserve">Derrick is a music historian and currently works at the Riley County Historical Society in Manhattan. He has taught music lessons for over twenty years, specializing in piano, guitar, fiddle, and mandolin. He currently plays the fiddle in Tallgrass Express String Band, a folk group based in the Flint Hills which plays original songs about the region.  </w:t>
      </w:r>
    </w:p>
    <w:p w14:paraId="1514D144" w14:textId="77777777" w:rsidR="00A942AC" w:rsidRPr="00A942AC" w:rsidRDefault="00A942AC" w:rsidP="00B5191C">
      <w:pPr>
        <w:rPr>
          <w:rFonts w:ascii="Arial" w:eastAsia="Cambria" w:hAnsi="Arial" w:cs="Arial"/>
          <w:sz w:val="22"/>
          <w:szCs w:val="32"/>
        </w:rPr>
      </w:pPr>
    </w:p>
    <w:p w14:paraId="07BD06F4" w14:textId="224C4BD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D062D6" w:rsidRPr="00D062D6">
        <w:rPr>
          <w:rFonts w:ascii="Arial" w:hAnsi="Arial"/>
          <w:bCs/>
          <w:sz w:val="22"/>
        </w:rPr>
        <w:t>Kansas Music History</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C07E1A" w14:textId="77777777" w:rsidR="00B5191C" w:rsidRPr="00DA5F45" w:rsidRDefault="00B5191C" w:rsidP="00B5191C">
      <w:pPr>
        <w:rPr>
          <w:rFonts w:ascii="Arial" w:eastAsia="Cambria" w:hAnsi="Arial" w:cs="Arial"/>
          <w:sz w:val="22"/>
          <w:szCs w:val="32"/>
        </w:rPr>
      </w:pP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182EFA03" w14:textId="77777777" w:rsidR="00B5191C" w:rsidRPr="00DA5F45" w:rsidRDefault="00B5191C" w:rsidP="00B5191C">
      <w:pPr>
        <w:jc w:val="center"/>
        <w:rPr>
          <w:rFonts w:ascii="Arial" w:hAnsi="Arial"/>
          <w:b/>
          <w:sz w:val="22"/>
        </w:rPr>
      </w:pPr>
      <w:r w:rsidRPr="00DA5F45">
        <w:rPr>
          <w:rFonts w:ascii="Arial" w:hAnsi="Arial"/>
          <w:b/>
          <w:sz w:val="22"/>
        </w:rPr>
        <w:br w:type="page"/>
      </w:r>
    </w:p>
    <w:p w14:paraId="5D3A1436" w14:textId="7A0C0BB0"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D062D6" w:rsidRPr="00D062D6">
        <w:rPr>
          <w:rFonts w:ascii="Arial" w:hAnsi="Arial"/>
          <w:i/>
          <w:sz w:val="18"/>
        </w:rPr>
        <w:t>Kansas Music Traditions</w:t>
      </w:r>
    </w:p>
    <w:p w14:paraId="182654A1" w14:textId="77777777" w:rsidR="00B5191C" w:rsidRPr="00DA5F45" w:rsidRDefault="00B5191C" w:rsidP="00B5191C">
      <w:pPr>
        <w:rPr>
          <w:rFonts w:ascii="Arial" w:hAnsi="Arial"/>
          <w:sz w:val="22"/>
        </w:rPr>
      </w:pPr>
    </w:p>
    <w:p w14:paraId="11896561" w14:textId="6BC7A7DF"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D062D6" w:rsidRPr="00D062D6">
        <w:rPr>
          <w:rFonts w:ascii="Arial" w:hAnsi="Arial"/>
          <w:bCs/>
          <w:sz w:val="22"/>
        </w:rPr>
        <w:t>Kansas Music History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250E9C"/>
    <w:rsid w:val="00315E28"/>
    <w:rsid w:val="00321389"/>
    <w:rsid w:val="004C0BDE"/>
    <w:rsid w:val="006264D6"/>
    <w:rsid w:val="00A25917"/>
    <w:rsid w:val="00A74CD4"/>
    <w:rsid w:val="00A942AC"/>
    <w:rsid w:val="00B5191C"/>
    <w:rsid w:val="00BE4468"/>
    <w:rsid w:val="00D06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5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2</cp:revision>
  <cp:lastPrinted>2022-01-03T20:58:00Z</cp:lastPrinted>
  <dcterms:created xsi:type="dcterms:W3CDTF">2023-01-23T20:37:00Z</dcterms:created>
  <dcterms:modified xsi:type="dcterms:W3CDTF">2023-01-23T20:37:00Z</dcterms:modified>
</cp:coreProperties>
</file>